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96D" w:rsidRDefault="00DB196D" w:rsidP="002D3375">
      <w:pPr>
        <w:spacing w:line="240" w:lineRule="auto"/>
        <w:jc w:val="right"/>
        <w:rPr>
          <w:rFonts w:ascii="Times New Roman" w:hAnsi="Times New Roman"/>
          <w:b/>
          <w:bCs/>
        </w:rPr>
      </w:pPr>
    </w:p>
    <w:p w:rsidR="00D81992" w:rsidRDefault="00D81992" w:rsidP="00D81992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D81992" w:rsidRPr="00E960BB" w:rsidRDefault="00D81992" w:rsidP="00D81992">
      <w:pPr>
        <w:spacing w:line="240" w:lineRule="auto"/>
        <w:jc w:val="right"/>
        <w:rPr>
          <w:rFonts w:ascii="Corbel" w:hAnsi="Corbel"/>
          <w:bCs/>
          <w:i/>
        </w:rPr>
      </w:pPr>
    </w:p>
    <w:p w:rsidR="00D81992" w:rsidRPr="009C54AE" w:rsidRDefault="00D81992" w:rsidP="00D8199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81992" w:rsidRPr="009C54AE" w:rsidRDefault="00D81992" w:rsidP="00D8199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D81992" w:rsidRDefault="00D81992" w:rsidP="00D81992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D81992" w:rsidRPr="00EA4832" w:rsidRDefault="00D81992" w:rsidP="00D8199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85747A" w:rsidRPr="009C54AE" w:rsidRDefault="0085747A" w:rsidP="00D81992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327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pomocy społecznej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D819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0962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9624D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21C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9624D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3272C">
              <w:rPr>
                <w:rFonts w:ascii="Corbel" w:hAnsi="Corbel"/>
                <w:b w:val="0"/>
                <w:sz w:val="24"/>
                <w:szCs w:val="24"/>
              </w:rPr>
              <w:t xml:space="preserve"> rok, 1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448C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327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21C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327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9D39E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09624D">
        <w:rPr>
          <w:rFonts w:ascii="Corbel" w:hAnsi="Corbel"/>
          <w:smallCaps w:val="0"/>
          <w:szCs w:val="24"/>
        </w:rPr>
        <w:t xml:space="preserve"> (z toku)</w:t>
      </w:r>
    </w:p>
    <w:p w:rsidR="009C54AE" w:rsidRDefault="00DB196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9938FF" w:rsidP="00A049C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38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A049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polityki społecznej oraz pomocy społecznej i podstawowych pojęć związanych z zjawiskiem wykluczenia społecznego.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E473AF" w:rsidP="00E473A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zagadnieniami definicyjnymi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, doktryna</w:t>
            </w:r>
            <w:r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i warto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ściami 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>polityki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genezą i etapami</w:t>
            </w:r>
            <w:r w:rsidRPr="00E473AF">
              <w:rPr>
                <w:rFonts w:ascii="Corbel" w:hAnsi="Corbel"/>
                <w:b w:val="0"/>
                <w:sz w:val="24"/>
                <w:szCs w:val="24"/>
              </w:rPr>
              <w:t xml:space="preserve"> kształtowania się polityki społecznej</w:t>
            </w:r>
            <w:r w:rsidR="000F4ECF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0F4ECF" w:rsidRPr="009C54AE" w:rsidTr="00D70663">
        <w:tc>
          <w:tcPr>
            <w:tcW w:w="851" w:type="dxa"/>
            <w:vAlign w:val="center"/>
          </w:tcPr>
          <w:p w:rsidR="000F4EC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0F4ECF" w:rsidRDefault="000F4ECF" w:rsidP="000F4EC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Omówieni genezy i rozwoju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drugiemu człowiekowi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F4ECF" w:rsidRPr="009C54AE" w:rsidTr="00D70663">
        <w:tc>
          <w:tcPr>
            <w:tcW w:w="851" w:type="dxa"/>
            <w:vAlign w:val="center"/>
          </w:tcPr>
          <w:p w:rsidR="000F4EC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0F4ECF" w:rsidRDefault="000F4ECF" w:rsidP="000F4EC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Wyjaśnienie unormowań prawnych, organizacji, funkcji i roli pracy socjalnej w pomocy społecznej.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Pr="009C54AE" w:rsidRDefault="00E473AF" w:rsidP="00E473A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teoretycznymi ramami pomocy społecznej.</w:t>
            </w:r>
            <w:r w:rsidR="000F4ECF">
              <w:rPr>
                <w:rFonts w:ascii="Corbel" w:hAnsi="Corbel"/>
                <w:b w:val="0"/>
                <w:sz w:val="24"/>
                <w:szCs w:val="24"/>
              </w:rPr>
              <w:t xml:space="preserve"> Zapoznanie studentów z  teoriami, modelami i koncepcjami pomocy społecznej.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0F4E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:rsidR="009938FF" w:rsidRDefault="000F4ECF" w:rsidP="000F4EC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działaniami</w:t>
            </w:r>
            <w:r w:rsidRPr="000F4ECF">
              <w:rPr>
                <w:rFonts w:ascii="Corbel" w:hAnsi="Corbel"/>
                <w:b w:val="0"/>
                <w:sz w:val="24"/>
                <w:szCs w:val="24"/>
              </w:rPr>
              <w:t xml:space="preserve"> pomocy społecznej w obszarze </w:t>
            </w:r>
            <w:r>
              <w:rPr>
                <w:rFonts w:ascii="Corbel" w:hAnsi="Corbel"/>
                <w:b w:val="0"/>
                <w:sz w:val="24"/>
                <w:szCs w:val="24"/>
              </w:rPr>
              <w:t>wsparcia wybranych grup beneficjentów.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09624D" w:rsidRDefault="0085747A" w:rsidP="000962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09624D" w:rsidP="000962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938FF" w:rsidRPr="009C54AE" w:rsidRDefault="0009624D" w:rsidP="00E473A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>yjaśni</w:t>
            </w:r>
            <w:r w:rsidR="00E473AF">
              <w:rPr>
                <w:rFonts w:ascii="Corbel" w:hAnsi="Corbel"/>
                <w:b w:val="0"/>
                <w:smallCaps w:val="0"/>
                <w:szCs w:val="24"/>
              </w:rPr>
              <w:t xml:space="preserve"> definicję, rolę i zadania polityki 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 xml:space="preserve">społecznej oraz pomocy społecznej, w tym zachodzące między nimi relacje. </w:t>
            </w:r>
          </w:p>
        </w:tc>
        <w:tc>
          <w:tcPr>
            <w:tcW w:w="1873" w:type="dxa"/>
          </w:tcPr>
          <w:p w:rsidR="009938FF" w:rsidRDefault="00F51730" w:rsidP="004448C2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DB196D" w:rsidRPr="004B09E3" w:rsidRDefault="00DB196D" w:rsidP="0044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938FF" w:rsidRPr="009C54AE" w:rsidRDefault="0009624D" w:rsidP="000F4EC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mówi 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 xml:space="preserve">szczegółowo wybrane teorie pomocy społecznej, stanowiące fundament działań na rzecz osób wykluczonych społecznie lub zagrożonych wykluczeniem. </w:t>
            </w:r>
          </w:p>
        </w:tc>
        <w:tc>
          <w:tcPr>
            <w:tcW w:w="1873" w:type="dxa"/>
          </w:tcPr>
          <w:p w:rsidR="009938FF" w:rsidRDefault="000F4ECF" w:rsidP="004448C2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K_W10</w:t>
            </w:r>
          </w:p>
          <w:p w:rsidR="0053770E" w:rsidRPr="004B09E3" w:rsidRDefault="0053770E" w:rsidP="0044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938FF" w:rsidRPr="009C54AE" w:rsidRDefault="0009624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>rzeanalizuje zjawiska społeczne, zagrażające prawidłowemu funkcjonowaniu osób zagrożonych lub wykluczonych społecznie w kontekście pomocy społecznej</w:t>
            </w:r>
          </w:p>
        </w:tc>
        <w:tc>
          <w:tcPr>
            <w:tcW w:w="1873" w:type="dxa"/>
          </w:tcPr>
          <w:p w:rsidR="004169A9" w:rsidRDefault="000F4ECF" w:rsidP="004448C2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K_U01</w:t>
            </w:r>
          </w:p>
          <w:p w:rsidR="004B09E3" w:rsidRPr="004B09E3" w:rsidRDefault="004B09E3" w:rsidP="0044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A166CD" w:rsidRPr="009C54AE" w:rsidTr="00F51730">
        <w:trPr>
          <w:trHeight w:val="298"/>
        </w:trPr>
        <w:tc>
          <w:tcPr>
            <w:tcW w:w="1701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166CD" w:rsidRPr="009C54AE" w:rsidRDefault="0009624D" w:rsidP="000F4EC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>rzeanalizuje</w:t>
            </w:r>
            <w:r w:rsidR="004169A9">
              <w:rPr>
                <w:rFonts w:ascii="Corbel" w:hAnsi="Corbel"/>
                <w:b w:val="0"/>
                <w:smallCaps w:val="0"/>
                <w:szCs w:val="24"/>
              </w:rPr>
              <w:t xml:space="preserve"> przepisy pr</w:t>
            </w:r>
            <w:r w:rsidR="000F4ECF">
              <w:rPr>
                <w:rFonts w:ascii="Corbel" w:hAnsi="Corbel"/>
                <w:b w:val="0"/>
                <w:smallCaps w:val="0"/>
                <w:szCs w:val="24"/>
              </w:rPr>
              <w:t>awa regulujące funkcjonowanie pomocy społecznej w Polsce.</w:t>
            </w:r>
          </w:p>
        </w:tc>
        <w:tc>
          <w:tcPr>
            <w:tcW w:w="1873" w:type="dxa"/>
          </w:tcPr>
          <w:p w:rsidR="00A166CD" w:rsidRDefault="004169A9" w:rsidP="004448C2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4B09E3" w:rsidRPr="004B09E3" w:rsidRDefault="004B09E3" w:rsidP="0044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9938FF" w:rsidRPr="009C54AE" w:rsidRDefault="0009624D" w:rsidP="0057791D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57791D">
              <w:rPr>
                <w:rFonts w:ascii="Corbel" w:hAnsi="Corbel"/>
                <w:b w:val="0"/>
                <w:smallCaps w:val="0"/>
                <w:szCs w:val="24"/>
              </w:rPr>
              <w:t xml:space="preserve">otrafi przygotować projekty działań resocjalizacyjnych, uwzgledniających zadania realizowane również w obszarze pomocy społecznej oraz przewiduje skutki takich działań </w:t>
            </w:r>
          </w:p>
        </w:tc>
        <w:tc>
          <w:tcPr>
            <w:tcW w:w="1873" w:type="dxa"/>
          </w:tcPr>
          <w:p w:rsidR="009938FF" w:rsidRDefault="0057791D" w:rsidP="004448C2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  <w:p w:rsidR="004B09E3" w:rsidRPr="004B09E3" w:rsidRDefault="004B09E3" w:rsidP="004448C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7791D" w:rsidP="005779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ramy teoretyczne pomocy społecznej: wyjaśnienie podstawowych pojęć (wykluczenie społeczne, opieka i pomoc społeczna, polityka społeczna, praca socjalna)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77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Omówienie genezy kształtowania się pomocy drugiemu człowiekowi. 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57791D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Nowe kierunki i tendencje w organizacji i zarządzaniu pomocą społeczną.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57791D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pracy z dziećmi, młodzieżą i rodziną.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577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Pomoc społeczna w pracy z uchodźcami, emigrantami w środowisku lokalnym 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577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problematyce bezdomności. </w:t>
            </w:r>
          </w:p>
        </w:tc>
      </w:tr>
      <w:tr w:rsidR="00F51730" w:rsidRPr="009C54AE" w:rsidTr="00923D7D">
        <w:tc>
          <w:tcPr>
            <w:tcW w:w="9639" w:type="dxa"/>
          </w:tcPr>
          <w:p w:rsidR="00F51730" w:rsidRDefault="0057791D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Pomoc społeczna w uzależnianiach i przemocy. 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57791D" w:rsidP="00F517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Pomoc społeczna w pracy z osobami długotrwale bezrobotnymi. 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57791D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Płaszczyzny współpracy między instytucjami pomocy społecznej a instytucjami resocjalizacyjnymi.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57791D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5779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C542A5" w:rsidP="005779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542A5">
              <w:rPr>
                <w:rFonts w:ascii="Corbel" w:hAnsi="Corbel"/>
                <w:b w:val="0"/>
                <w:smallCaps w:val="0"/>
                <w:szCs w:val="24"/>
              </w:rPr>
              <w:t>ozy</w:t>
            </w:r>
            <w:r w:rsidR="00487043">
              <w:rPr>
                <w:rFonts w:ascii="Corbel" w:hAnsi="Corbel"/>
                <w:b w:val="0"/>
                <w:smallCaps w:val="0"/>
                <w:szCs w:val="24"/>
              </w:rPr>
              <w:t xml:space="preserve">tywna ocena z </w:t>
            </w:r>
            <w:r w:rsidR="0057791D">
              <w:rPr>
                <w:rFonts w:ascii="Corbel" w:hAnsi="Corbel"/>
                <w:b w:val="0"/>
                <w:smallCaps w:val="0"/>
                <w:szCs w:val="24"/>
              </w:rPr>
              <w:t xml:space="preserve">kolokwium. </w:t>
            </w:r>
          </w:p>
          <w:p w:rsidR="000D5718" w:rsidRPr="00C978A9" w:rsidRDefault="000D5718" w:rsidP="00C978A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oceny kolokwium:</w:t>
            </w:r>
            <w:bookmarkStart w:id="0" w:name="_GoBack"/>
            <w:bookmarkEnd w:id="0"/>
            <w:r w:rsidR="00B30A9B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znajomość treści kształcenia powyżej 50%.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4252"/>
      </w:tblGrid>
      <w:tr w:rsidR="0085747A" w:rsidRPr="009C54AE" w:rsidTr="00C978A9">
        <w:tc>
          <w:tcPr>
            <w:tcW w:w="538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5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C978A9">
        <w:tc>
          <w:tcPr>
            <w:tcW w:w="5387" w:type="dxa"/>
          </w:tcPr>
          <w:p w:rsidR="0085747A" w:rsidRPr="009C54AE" w:rsidRDefault="00C61DC5" w:rsidP="00AF62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4448C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52" w:type="dxa"/>
          </w:tcPr>
          <w:p w:rsidR="0085747A" w:rsidRPr="009C54AE" w:rsidRDefault="00721C8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C978A9">
        <w:tc>
          <w:tcPr>
            <w:tcW w:w="5387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252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F3858" w:rsidP="004870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C978A9">
        <w:tc>
          <w:tcPr>
            <w:tcW w:w="5387" w:type="dxa"/>
          </w:tcPr>
          <w:p w:rsidR="00C61DC5" w:rsidRDefault="00C61DC5" w:rsidP="000962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09624D" w:rsidRPr="0009624D" w:rsidRDefault="0009624D" w:rsidP="000962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24D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09624D" w:rsidRPr="0009624D" w:rsidRDefault="0009624D" w:rsidP="000962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  <w:p w:rsidR="0009624D" w:rsidRPr="009C54AE" w:rsidRDefault="0009624D" w:rsidP="000962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624D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252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09624D" w:rsidRDefault="00C978A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09624D" w:rsidRDefault="00C978A9" w:rsidP="00721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  <w:p w:rsidR="00721C80" w:rsidRPr="009C54AE" w:rsidRDefault="00C978A9" w:rsidP="00C978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C978A9">
        <w:tc>
          <w:tcPr>
            <w:tcW w:w="5387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52" w:type="dxa"/>
          </w:tcPr>
          <w:p w:rsidR="0085747A" w:rsidRPr="009C54AE" w:rsidRDefault="005B2159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C978A9">
        <w:tc>
          <w:tcPr>
            <w:tcW w:w="5387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52" w:type="dxa"/>
          </w:tcPr>
          <w:p w:rsidR="0085747A" w:rsidRPr="009C54AE" w:rsidRDefault="005B215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4448C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4448C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448C2" w:rsidRPr="009C54AE" w:rsidTr="00052E6A">
        <w:trPr>
          <w:trHeight w:val="397"/>
        </w:trPr>
        <w:tc>
          <w:tcPr>
            <w:tcW w:w="9639" w:type="dxa"/>
          </w:tcPr>
          <w:p w:rsidR="004448C2" w:rsidRDefault="004448C2" w:rsidP="00052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448C2" w:rsidRDefault="004448C2" w:rsidP="00052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fragmenty następujących pozycji:</w:t>
            </w:r>
          </w:p>
          <w:p w:rsidR="004448C2" w:rsidRDefault="004448C2" w:rsidP="00052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Bojanowska E.,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Chaczko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Krzyszkowski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Zdebska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(red), </w:t>
            </w:r>
            <w:r w:rsidRPr="005B2159">
              <w:rPr>
                <w:rFonts w:ascii="Corbel" w:hAnsi="Corbel"/>
                <w:b w:val="0"/>
                <w:i/>
                <w:smallCaps w:val="0"/>
                <w:szCs w:val="24"/>
              </w:rPr>
              <w:t>Pomoc społeczna. Idea – rozwój – instytucje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2022.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Brągiel J., Bador S. (red.),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Formy opieki, wychowania i wsparcia w zreformowanym systemie pomocy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Opole 2005. 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B2159">
              <w:rPr>
                <w:rFonts w:ascii="Corbel" w:hAnsi="Corbel"/>
                <w:b w:val="0"/>
                <w:smallCaps w:val="0"/>
                <w:szCs w:val="24"/>
              </w:rPr>
              <w:t>Firlit-Fesnak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5B2159">
              <w:rPr>
                <w:rFonts w:ascii="Corbel" w:hAnsi="Corbel"/>
                <w:b w:val="0"/>
                <w:smallCaps w:val="0"/>
                <w:szCs w:val="24"/>
              </w:rPr>
              <w:t>Męcina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 w:rsidRPr="005B2159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2018.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Głąbicka K.,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uchodźcami, emigrantami w środowisku lokalnym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2014. 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Kołaczkowski B., Ratajczak M., </w:t>
            </w:r>
            <w:r w:rsidRPr="0019669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Pomoc społeczna. Wybrane instytucje pomocy rodzinie i dziecku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Pomoc postpenitencjarna w sektorze ekonomii społecznej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, [w:]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Witkowska-Paleń (red.),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 w działaniu. Wybrane zagadnienia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, Lublin 2016.</w:t>
            </w:r>
          </w:p>
          <w:p w:rsidR="004448C2" w:rsidRPr="0009624D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Mazur A.,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Rodzina z przemocą jako odbiorca wsparcia asystenta rodziny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 [w:] 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Witkowska-Paleń (red.),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Przemoc w rodzinie. Pomoc, interwencja, wsparcie społeczne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, Tychy 2016.</w:t>
            </w:r>
          </w:p>
          <w:p w:rsidR="004448C2" w:rsidRPr="0009624D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9624D">
              <w:rPr>
                <w:rFonts w:ascii="Corbel" w:hAnsi="Corbel"/>
                <w:b w:val="0"/>
                <w:smallCaps w:val="0"/>
                <w:szCs w:val="24"/>
              </w:rPr>
              <w:t xml:space="preserve">Mazur A., Wiśniewski P., </w:t>
            </w:r>
            <w:r w:rsidRPr="0009624D">
              <w:rPr>
                <w:rFonts w:ascii="Corbel" w:hAnsi="Corbel"/>
                <w:b w:val="0"/>
                <w:i/>
                <w:smallCaps w:val="0"/>
                <w:szCs w:val="24"/>
              </w:rPr>
              <w:t>Zatrudnienie socjalne. Trwała instytucja w systemie pomocy i wsparcia dla osób zagrożonych wykluczeniem społeczny</w:t>
            </w:r>
            <w:r w:rsidRPr="0009624D">
              <w:rPr>
                <w:rFonts w:ascii="Corbel" w:hAnsi="Corbel"/>
                <w:b w:val="0"/>
                <w:smallCaps w:val="0"/>
                <w:szCs w:val="24"/>
              </w:rPr>
              <w:t>m, Janów Lubelski 2015.</w:t>
            </w:r>
          </w:p>
          <w:p w:rsidR="004448C2" w:rsidRPr="009C54AE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Podgórska-Jachnik D.,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osobami bezdomnymi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2014. 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Ruszkowska M., Winiarski M. (red.), Praca socjalna z dziećmi, młodzieżą i rodziną, Warszawa 2014.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Skowrońska A., (red.),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kierunki i tendencje w organizacji i zarządzaniu pomocą społeczną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2013. 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Skowrońska A., </w:t>
            </w:r>
            <w:r w:rsidRPr="009335A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osobami długotrwale bezrobotnymi i członkami ich rodzin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2014.</w:t>
            </w:r>
          </w:p>
          <w:p w:rsidR="004448C2" w:rsidRPr="009C54AE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5CF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ielgos-Struck R. (red.), </w:t>
            </w:r>
            <w:r w:rsidRPr="009335A1">
              <w:rPr>
                <w:rFonts w:ascii="Corbel" w:hAnsi="Corbel"/>
                <w:b w:val="0"/>
                <w:i/>
                <w:smallCaps w:val="0"/>
                <w:szCs w:val="24"/>
              </w:rPr>
              <w:t>Pomoc społeczna i jej adresaci : przegląd wybranych strategii pomocowych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Rzeszów 2006. </w:t>
            </w:r>
          </w:p>
        </w:tc>
      </w:tr>
      <w:tr w:rsidR="004448C2" w:rsidRPr="009C54AE" w:rsidTr="00052E6A">
        <w:trPr>
          <w:trHeight w:val="397"/>
        </w:trPr>
        <w:tc>
          <w:tcPr>
            <w:tcW w:w="9639" w:type="dxa"/>
          </w:tcPr>
          <w:p w:rsidR="004448C2" w:rsidRDefault="004448C2" w:rsidP="00052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448C2" w:rsidRPr="00A055CF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Kita S., Praca socjalna w sytuacjach kryzysowych, Warszawa 2014. </w:t>
            </w:r>
          </w:p>
          <w:p w:rsidR="004448C2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A055CF">
              <w:rPr>
                <w:rFonts w:ascii="Corbel" w:hAnsi="Corbel"/>
                <w:b w:val="0"/>
                <w:smallCaps w:val="0"/>
                <w:szCs w:val="24"/>
              </w:rPr>
              <w:t>Łuszczyńska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A055CF">
              <w:rPr>
                <w:rFonts w:ascii="Corbel" w:hAnsi="Corbel"/>
                <w:b w:val="0"/>
                <w:smallCaps w:val="0"/>
                <w:szCs w:val="24"/>
              </w:rPr>
              <w:t>Grudziewska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A055CF">
              <w:rPr>
                <w:rFonts w:ascii="Corbel" w:hAnsi="Corbel"/>
                <w:b w:val="0"/>
                <w:smallCaps w:val="0"/>
                <w:szCs w:val="24"/>
              </w:rPr>
              <w:t>Łuczyńs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 M., </w:t>
            </w:r>
            <w:r w:rsidRPr="00A055C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Praca socjalna w Polsce.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Wokół wolności i obywatelskości, 2021</w:t>
            </w:r>
          </w:p>
          <w:p w:rsidR="004448C2" w:rsidRPr="00A055CF" w:rsidRDefault="004448C2" w:rsidP="00052E6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055CF">
              <w:rPr>
                <w:rFonts w:ascii="Corbel" w:hAnsi="Corbel"/>
                <w:b w:val="0"/>
                <w:smallCaps w:val="0"/>
                <w:szCs w:val="24"/>
              </w:rPr>
              <w:t>Wilk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9335A1">
              <w:rPr>
                <w:rFonts w:ascii="Corbel" w:hAnsi="Corbel"/>
                <w:b w:val="0"/>
                <w:i/>
                <w:smallCaps w:val="0"/>
                <w:szCs w:val="24"/>
              </w:rPr>
              <w:t>Trochę piekła, trochę nieba, czyli Pomoc społeczna od środka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Pruszcz Gdański 2021.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9CA" w:rsidRDefault="00C449CA" w:rsidP="00C16ABF">
      <w:pPr>
        <w:spacing w:after="0" w:line="240" w:lineRule="auto"/>
      </w:pPr>
      <w:r>
        <w:separator/>
      </w:r>
    </w:p>
  </w:endnote>
  <w:endnote w:type="continuationSeparator" w:id="1">
    <w:p w:rsidR="00C449CA" w:rsidRDefault="00C449C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9CA" w:rsidRDefault="00C449CA" w:rsidP="00C16ABF">
      <w:pPr>
        <w:spacing w:after="0" w:line="240" w:lineRule="auto"/>
      </w:pPr>
      <w:r>
        <w:separator/>
      </w:r>
    </w:p>
  </w:footnote>
  <w:footnote w:type="continuationSeparator" w:id="1">
    <w:p w:rsidR="00C449CA" w:rsidRDefault="00C449CA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70ED6"/>
    <w:rsid w:val="000742DC"/>
    <w:rsid w:val="00084C12"/>
    <w:rsid w:val="0009462C"/>
    <w:rsid w:val="00094B12"/>
    <w:rsid w:val="00095B74"/>
    <w:rsid w:val="0009624D"/>
    <w:rsid w:val="00096C46"/>
    <w:rsid w:val="000A296F"/>
    <w:rsid w:val="000A2A28"/>
    <w:rsid w:val="000B192D"/>
    <w:rsid w:val="000B28EE"/>
    <w:rsid w:val="000B3E37"/>
    <w:rsid w:val="000D04B0"/>
    <w:rsid w:val="000D5718"/>
    <w:rsid w:val="000E184B"/>
    <w:rsid w:val="000F1C57"/>
    <w:rsid w:val="000F4ECF"/>
    <w:rsid w:val="000F5615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69F"/>
    <w:rsid w:val="001A70D2"/>
    <w:rsid w:val="001B2FC3"/>
    <w:rsid w:val="001D657B"/>
    <w:rsid w:val="001D7B54"/>
    <w:rsid w:val="001E0209"/>
    <w:rsid w:val="001F2CA2"/>
    <w:rsid w:val="001F3858"/>
    <w:rsid w:val="001F44C7"/>
    <w:rsid w:val="002144C0"/>
    <w:rsid w:val="0022477D"/>
    <w:rsid w:val="00225B11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20E8"/>
    <w:rsid w:val="002D3375"/>
    <w:rsid w:val="002D711F"/>
    <w:rsid w:val="002D73D4"/>
    <w:rsid w:val="002F02A3"/>
    <w:rsid w:val="002F2686"/>
    <w:rsid w:val="002F4ABE"/>
    <w:rsid w:val="002F7922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0286"/>
    <w:rsid w:val="00414E3C"/>
    <w:rsid w:val="004169A9"/>
    <w:rsid w:val="0042244A"/>
    <w:rsid w:val="0042745A"/>
    <w:rsid w:val="00431D5C"/>
    <w:rsid w:val="004362C6"/>
    <w:rsid w:val="00437FA2"/>
    <w:rsid w:val="004448C2"/>
    <w:rsid w:val="00445970"/>
    <w:rsid w:val="0045729E"/>
    <w:rsid w:val="00461EFC"/>
    <w:rsid w:val="004652C2"/>
    <w:rsid w:val="004706D1"/>
    <w:rsid w:val="00471326"/>
    <w:rsid w:val="0047598D"/>
    <w:rsid w:val="004840FD"/>
    <w:rsid w:val="00487043"/>
    <w:rsid w:val="00490F7D"/>
    <w:rsid w:val="00491678"/>
    <w:rsid w:val="004968E2"/>
    <w:rsid w:val="004A3EEA"/>
    <w:rsid w:val="004A4D1F"/>
    <w:rsid w:val="004B09E3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3770E"/>
    <w:rsid w:val="00543ACC"/>
    <w:rsid w:val="0056696D"/>
    <w:rsid w:val="00573EF9"/>
    <w:rsid w:val="0057791D"/>
    <w:rsid w:val="0059484D"/>
    <w:rsid w:val="005A0855"/>
    <w:rsid w:val="005A3196"/>
    <w:rsid w:val="005B2159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0BC"/>
    <w:rsid w:val="00647FA8"/>
    <w:rsid w:val="00650C5F"/>
    <w:rsid w:val="00654934"/>
    <w:rsid w:val="006620D9"/>
    <w:rsid w:val="00671958"/>
    <w:rsid w:val="00675843"/>
    <w:rsid w:val="00696477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C80"/>
    <w:rsid w:val="00724677"/>
    <w:rsid w:val="00725459"/>
    <w:rsid w:val="0073272C"/>
    <w:rsid w:val="007327BD"/>
    <w:rsid w:val="00734608"/>
    <w:rsid w:val="00745302"/>
    <w:rsid w:val="007461D6"/>
    <w:rsid w:val="00746EC8"/>
    <w:rsid w:val="00761526"/>
    <w:rsid w:val="00763BF1"/>
    <w:rsid w:val="00766FD4"/>
    <w:rsid w:val="0077471B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2976"/>
    <w:rsid w:val="008449B3"/>
    <w:rsid w:val="00846729"/>
    <w:rsid w:val="0085747A"/>
    <w:rsid w:val="00883563"/>
    <w:rsid w:val="00884922"/>
    <w:rsid w:val="00885F64"/>
    <w:rsid w:val="008917F9"/>
    <w:rsid w:val="008A052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742"/>
    <w:rsid w:val="009335A1"/>
    <w:rsid w:val="009508DF"/>
    <w:rsid w:val="00950DAC"/>
    <w:rsid w:val="00954A07"/>
    <w:rsid w:val="009938FF"/>
    <w:rsid w:val="00997F14"/>
    <w:rsid w:val="009A78D9"/>
    <w:rsid w:val="009B55A5"/>
    <w:rsid w:val="009C1331"/>
    <w:rsid w:val="009C1CBC"/>
    <w:rsid w:val="009C3E31"/>
    <w:rsid w:val="009C54AE"/>
    <w:rsid w:val="009C788E"/>
    <w:rsid w:val="009D39E6"/>
    <w:rsid w:val="009E3B41"/>
    <w:rsid w:val="009F3C5C"/>
    <w:rsid w:val="009F4610"/>
    <w:rsid w:val="00A00ECC"/>
    <w:rsid w:val="00A049CA"/>
    <w:rsid w:val="00A055CF"/>
    <w:rsid w:val="00A155EE"/>
    <w:rsid w:val="00A166CD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AD2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2DE"/>
    <w:rsid w:val="00B05430"/>
    <w:rsid w:val="00B06142"/>
    <w:rsid w:val="00B071A3"/>
    <w:rsid w:val="00B135B1"/>
    <w:rsid w:val="00B30A9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9CA"/>
    <w:rsid w:val="00C542A5"/>
    <w:rsid w:val="00C56036"/>
    <w:rsid w:val="00C61DC5"/>
    <w:rsid w:val="00C67E92"/>
    <w:rsid w:val="00C70A26"/>
    <w:rsid w:val="00C766DF"/>
    <w:rsid w:val="00C94B98"/>
    <w:rsid w:val="00C9603D"/>
    <w:rsid w:val="00C978A9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43A88"/>
    <w:rsid w:val="00D552B2"/>
    <w:rsid w:val="00D608D1"/>
    <w:rsid w:val="00D611FA"/>
    <w:rsid w:val="00D74119"/>
    <w:rsid w:val="00D77A15"/>
    <w:rsid w:val="00D8075B"/>
    <w:rsid w:val="00D81992"/>
    <w:rsid w:val="00D8678B"/>
    <w:rsid w:val="00DA02C0"/>
    <w:rsid w:val="00DA2114"/>
    <w:rsid w:val="00DB196D"/>
    <w:rsid w:val="00DE09C0"/>
    <w:rsid w:val="00DE4A14"/>
    <w:rsid w:val="00DF102D"/>
    <w:rsid w:val="00DF320D"/>
    <w:rsid w:val="00DF4CD5"/>
    <w:rsid w:val="00DF71C8"/>
    <w:rsid w:val="00E129B8"/>
    <w:rsid w:val="00E21E7D"/>
    <w:rsid w:val="00E22FBC"/>
    <w:rsid w:val="00E24BF5"/>
    <w:rsid w:val="00E25338"/>
    <w:rsid w:val="00E473AF"/>
    <w:rsid w:val="00E51E44"/>
    <w:rsid w:val="00E63348"/>
    <w:rsid w:val="00E76F43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1730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5A8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6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D2876-01A4-414D-8B52-FA1B99CA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996</Words>
  <Characters>5982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15</cp:revision>
  <cp:lastPrinted>2019-02-06T12:12:00Z</cp:lastPrinted>
  <dcterms:created xsi:type="dcterms:W3CDTF">2022-04-27T17:06:00Z</dcterms:created>
  <dcterms:modified xsi:type="dcterms:W3CDTF">2025-10-04T17:59:00Z</dcterms:modified>
</cp:coreProperties>
</file>